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D25" w:rsidRPr="002A42B8" w:rsidRDefault="005C1D25" w:rsidP="002A42B8">
      <w:pPr>
        <w:spacing w:after="0"/>
        <w:jc w:val="center"/>
        <w:rPr>
          <w:rFonts w:cs="Times New Roman"/>
          <w:b/>
          <w:bCs/>
          <w:i/>
          <w:iCs/>
          <w:sz w:val="64"/>
          <w:szCs w:val="64"/>
        </w:rPr>
      </w:pPr>
      <w:r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그림 2" o:spid="_x0000_s1026" type="#_x0000_t75" style="position:absolute;left:0;text-align:left;margin-left:0;margin-top:.45pt;width:57.2pt;height:65.75pt;z-index:-251660288;visibility:visible;mso-position-horizontal:left;mso-position-horizontal-relative:margin">
            <v:imagedata r:id="rId4" o:title=""/>
            <w10:wrap anchorx="margin"/>
          </v:shape>
        </w:pict>
      </w:r>
      <w:r w:rsidRPr="00EC61F2">
        <w:rPr>
          <w:b/>
          <w:bCs/>
          <w:i/>
          <w:iCs/>
          <w:spacing w:val="10"/>
          <w:w w:val="45"/>
          <w:kern w:val="0"/>
          <w:sz w:val="64"/>
          <w:szCs w:val="64"/>
          <w:fitText w:val="6912" w:id="1170450944"/>
        </w:rPr>
        <w:t>APPLICATIONfor INTERNATIONAL YOUTH CAM</w:t>
      </w:r>
      <w:r w:rsidRPr="00EC61F2">
        <w:rPr>
          <w:b/>
          <w:bCs/>
          <w:i/>
          <w:iCs/>
          <w:spacing w:val="5"/>
          <w:w w:val="45"/>
          <w:kern w:val="0"/>
          <w:sz w:val="64"/>
          <w:szCs w:val="64"/>
          <w:fitText w:val="6912" w:id="1170450944"/>
        </w:rPr>
        <w:t>P</w:t>
      </w:r>
    </w:p>
    <w:p w:rsidR="005C1D25" w:rsidRPr="00791BE9" w:rsidRDefault="005C1D25" w:rsidP="00F1185A">
      <w:pPr>
        <w:spacing w:after="0"/>
        <w:ind w:firstLineChars="600" w:firstLine="31680"/>
        <w:rPr>
          <w:rFonts w:cs="Times New Roman"/>
          <w:sz w:val="24"/>
          <w:szCs w:val="24"/>
        </w:rPr>
      </w:pPr>
      <w:r w:rsidRPr="00FD6AD2">
        <w:rPr>
          <w:sz w:val="24"/>
          <w:szCs w:val="24"/>
        </w:rPr>
        <w:t>Ajou University</w:t>
      </w:r>
      <w:r>
        <w:rPr>
          <w:sz w:val="24"/>
          <w:szCs w:val="24"/>
        </w:rPr>
        <w:t xml:space="preserve"> Short Term Summer School (11st, July~ 23th, July)</w:t>
      </w:r>
    </w:p>
    <w:tbl>
      <w:tblPr>
        <w:tblpPr w:leftFromText="142" w:rightFromText="142" w:vertAnchor="page" w:horzAnchor="margin" w:tblpX="-324" w:tblpY="9301"/>
        <w:tblW w:w="10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8"/>
        <w:gridCol w:w="2772"/>
        <w:gridCol w:w="612"/>
        <w:gridCol w:w="1548"/>
        <w:gridCol w:w="1387"/>
        <w:gridCol w:w="1100"/>
        <w:gridCol w:w="1016"/>
        <w:gridCol w:w="7"/>
        <w:gridCol w:w="1308"/>
        <w:gridCol w:w="7"/>
      </w:tblGrid>
      <w:tr w:rsidR="005C1D25" w:rsidRPr="003446FB" w:rsidTr="00F1185A">
        <w:trPr>
          <w:gridAfter w:val="1"/>
          <w:wAfter w:w="7" w:type="dxa"/>
          <w:trHeight w:val="210"/>
        </w:trPr>
        <w:tc>
          <w:tcPr>
            <w:tcW w:w="10038" w:type="dxa"/>
            <w:gridSpan w:val="9"/>
          </w:tcPr>
          <w:p w:rsidR="005C1D25" w:rsidRPr="003446FB" w:rsidRDefault="005C1D25" w:rsidP="00F1185A">
            <w:pPr>
              <w:tabs>
                <w:tab w:val="left" w:pos="2550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446FB">
              <w:rPr>
                <w:b/>
                <w:bCs/>
                <w:sz w:val="24"/>
                <w:szCs w:val="24"/>
              </w:rPr>
              <w:t>Student List</w:t>
            </w:r>
          </w:p>
        </w:tc>
      </w:tr>
      <w:tr w:rsidR="005C1D25" w:rsidRPr="003446FB" w:rsidTr="00F1185A">
        <w:trPr>
          <w:trHeight w:val="210"/>
        </w:trPr>
        <w:tc>
          <w:tcPr>
            <w:tcW w:w="288" w:type="dxa"/>
            <w:vMerge w:val="restart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72" w:type="dxa"/>
            <w:vMerge w:val="restart"/>
          </w:tcPr>
          <w:p w:rsidR="005C1D25" w:rsidRPr="003446FB" w:rsidRDefault="005C1D25" w:rsidP="00F118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Name</w:t>
            </w:r>
          </w:p>
        </w:tc>
        <w:tc>
          <w:tcPr>
            <w:tcW w:w="612" w:type="dxa"/>
            <w:vMerge w:val="restart"/>
          </w:tcPr>
          <w:p w:rsidR="005C1D25" w:rsidRPr="003446FB" w:rsidRDefault="005C1D25" w:rsidP="00F118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Sex</w:t>
            </w:r>
          </w:p>
        </w:tc>
        <w:tc>
          <w:tcPr>
            <w:tcW w:w="1548" w:type="dxa"/>
            <w:vMerge w:val="restart"/>
          </w:tcPr>
          <w:p w:rsidR="005C1D25" w:rsidRDefault="005C1D25" w:rsidP="00F1185A">
            <w:pPr>
              <w:spacing w:after="0" w:line="240" w:lineRule="auto"/>
              <w:jc w:val="center"/>
              <w:rPr>
                <w:rFonts w:eastAsia="宋体" w:cs="Times New Roman"/>
                <w:b/>
                <w:bCs/>
                <w:sz w:val="24"/>
                <w:szCs w:val="24"/>
                <w:lang w:eastAsia="zh-CN"/>
              </w:rPr>
            </w:pPr>
            <w:r w:rsidRPr="003446FB">
              <w:rPr>
                <w:b/>
                <w:bCs/>
                <w:sz w:val="24"/>
                <w:szCs w:val="24"/>
              </w:rPr>
              <w:t>Birthday</w:t>
            </w:r>
          </w:p>
          <w:p w:rsidR="005C1D25" w:rsidRPr="003446FB" w:rsidRDefault="005C1D25" w:rsidP="00F1185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446FB">
              <w:rPr>
                <w:b/>
                <w:bCs/>
                <w:sz w:val="24"/>
                <w:szCs w:val="24"/>
              </w:rPr>
              <w:t>(DD/MM/YY)</w:t>
            </w:r>
          </w:p>
        </w:tc>
        <w:tc>
          <w:tcPr>
            <w:tcW w:w="1387" w:type="dxa"/>
          </w:tcPr>
          <w:p w:rsidR="005C1D25" w:rsidRPr="003446FB" w:rsidRDefault="005C1D25" w:rsidP="00F1185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446FB">
              <w:rPr>
                <w:b/>
                <w:bCs/>
                <w:sz w:val="24"/>
                <w:szCs w:val="24"/>
              </w:rPr>
              <w:t>Faculty</w:t>
            </w:r>
          </w:p>
        </w:tc>
        <w:tc>
          <w:tcPr>
            <w:tcW w:w="2123" w:type="dxa"/>
            <w:gridSpan w:val="3"/>
          </w:tcPr>
          <w:p w:rsidR="005C1D25" w:rsidRPr="003446FB" w:rsidRDefault="005C1D25" w:rsidP="00F118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Language Skill</w:t>
            </w:r>
          </w:p>
        </w:tc>
        <w:tc>
          <w:tcPr>
            <w:tcW w:w="1315" w:type="dxa"/>
            <w:gridSpan w:val="2"/>
          </w:tcPr>
          <w:p w:rsidR="005C1D25" w:rsidRPr="003446FB" w:rsidRDefault="005C1D25" w:rsidP="00F118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note</w:t>
            </w:r>
          </w:p>
        </w:tc>
      </w:tr>
      <w:tr w:rsidR="005C1D25" w:rsidRPr="003446FB" w:rsidTr="00F1185A">
        <w:trPr>
          <w:gridAfter w:val="1"/>
          <w:wAfter w:w="7" w:type="dxa"/>
          <w:trHeight w:val="210"/>
        </w:trPr>
        <w:tc>
          <w:tcPr>
            <w:tcW w:w="288" w:type="dxa"/>
            <w:vMerge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2" w:type="dxa"/>
            <w:vMerge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8" w:type="dxa"/>
            <w:vMerge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7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3446FB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Korean</w:t>
            </w:r>
          </w:p>
        </w:tc>
        <w:tc>
          <w:tcPr>
            <w:tcW w:w="1016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English</w:t>
            </w:r>
          </w:p>
        </w:tc>
        <w:tc>
          <w:tcPr>
            <w:tcW w:w="1315" w:type="dxa"/>
            <w:gridSpan w:val="2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5C1D25" w:rsidRPr="003446FB" w:rsidTr="00F1185A">
        <w:trPr>
          <w:gridAfter w:val="1"/>
          <w:wAfter w:w="7" w:type="dxa"/>
        </w:trPr>
        <w:tc>
          <w:tcPr>
            <w:tcW w:w="28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1</w:t>
            </w:r>
          </w:p>
        </w:tc>
        <w:tc>
          <w:tcPr>
            <w:tcW w:w="2772" w:type="dxa"/>
          </w:tcPr>
          <w:p w:rsidR="005C1D25" w:rsidRPr="00B62A46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 xml:space="preserve">MA XINXIN </w:t>
            </w:r>
          </w:p>
        </w:tc>
        <w:tc>
          <w:tcPr>
            <w:tcW w:w="612" w:type="dxa"/>
          </w:tcPr>
          <w:p w:rsidR="005C1D25" w:rsidRPr="00B62A46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F</w:t>
            </w:r>
          </w:p>
        </w:tc>
        <w:tc>
          <w:tcPr>
            <w:tcW w:w="1548" w:type="dxa"/>
          </w:tcPr>
          <w:p w:rsidR="005C1D25" w:rsidRPr="00B62A46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06/09/1995</w:t>
            </w:r>
          </w:p>
        </w:tc>
        <w:tc>
          <w:tcPr>
            <w:tcW w:w="1387" w:type="dxa"/>
          </w:tcPr>
          <w:p w:rsidR="005C1D25" w:rsidRPr="00B62A46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 xml:space="preserve">School of    </w:t>
            </w:r>
            <w:hyperlink r:id="rId5" w:tgtFrame="_blank" w:history="1">
              <w:r w:rsidRPr="00B62A46">
                <w:rPr>
                  <w:rFonts w:eastAsia="宋体"/>
                  <w:sz w:val="24"/>
                  <w:szCs w:val="24"/>
                  <w:lang w:eastAsia="zh-CN"/>
                </w:rPr>
                <w:t>Environmental &amp; Civil Engineering</w:t>
              </w:r>
            </w:hyperlink>
          </w:p>
        </w:tc>
        <w:tc>
          <w:tcPr>
            <w:tcW w:w="1100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C1D25" w:rsidRPr="008D4E5B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CET 6</w:t>
            </w:r>
          </w:p>
        </w:tc>
        <w:tc>
          <w:tcPr>
            <w:tcW w:w="1315" w:type="dxa"/>
            <w:gridSpan w:val="2"/>
          </w:tcPr>
          <w:p w:rsidR="005C1D25" w:rsidRPr="008D4E5B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Tel</w:t>
            </w:r>
            <w:r>
              <w:rPr>
                <w:rFonts w:eastAsia="宋体" w:cs="宋体" w:hint="eastAsia"/>
                <w:sz w:val="24"/>
                <w:szCs w:val="24"/>
                <w:lang w:eastAsia="zh-CN"/>
              </w:rPr>
              <w:t>：</w:t>
            </w:r>
            <w:r>
              <w:rPr>
                <w:rFonts w:eastAsia="宋体"/>
                <w:sz w:val="24"/>
                <w:szCs w:val="24"/>
                <w:lang w:eastAsia="zh-CN"/>
              </w:rPr>
              <w:t>15061885260</w:t>
            </w:r>
          </w:p>
        </w:tc>
      </w:tr>
      <w:tr w:rsidR="005C1D25" w:rsidRPr="003446FB" w:rsidTr="00F1185A">
        <w:trPr>
          <w:gridAfter w:val="1"/>
          <w:wAfter w:w="7" w:type="dxa"/>
        </w:trPr>
        <w:tc>
          <w:tcPr>
            <w:tcW w:w="28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2</w:t>
            </w:r>
          </w:p>
        </w:tc>
        <w:tc>
          <w:tcPr>
            <w:tcW w:w="2772" w:type="dxa"/>
          </w:tcPr>
          <w:p w:rsidR="005C1D25" w:rsidRPr="00B62A46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ZHANG CHUNQIU</w:t>
            </w:r>
          </w:p>
        </w:tc>
        <w:tc>
          <w:tcPr>
            <w:tcW w:w="612" w:type="dxa"/>
          </w:tcPr>
          <w:p w:rsidR="005C1D25" w:rsidRPr="00B62A46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F</w:t>
            </w:r>
          </w:p>
        </w:tc>
        <w:tc>
          <w:tcPr>
            <w:tcW w:w="1548" w:type="dxa"/>
          </w:tcPr>
          <w:p w:rsidR="005C1D25" w:rsidRPr="001B7EE1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21/08/1996</w:t>
            </w:r>
          </w:p>
        </w:tc>
        <w:tc>
          <w:tcPr>
            <w:tcW w:w="1387" w:type="dxa"/>
          </w:tcPr>
          <w:p w:rsidR="005C1D25" w:rsidRPr="00E72D32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 xml:space="preserve">School of    </w:t>
            </w:r>
            <w:hyperlink r:id="rId6" w:tgtFrame="_blank" w:history="1">
              <w:r w:rsidRPr="00B62A46">
                <w:rPr>
                  <w:rFonts w:eastAsia="宋体"/>
                  <w:sz w:val="24"/>
                  <w:szCs w:val="24"/>
                  <w:lang w:eastAsia="zh-CN"/>
                </w:rPr>
                <w:t>Environmental &amp; Civil Engineering</w:t>
              </w:r>
            </w:hyperlink>
          </w:p>
        </w:tc>
        <w:tc>
          <w:tcPr>
            <w:tcW w:w="1100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C1D25" w:rsidRPr="008D4E5B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CET 4</w:t>
            </w:r>
          </w:p>
        </w:tc>
        <w:tc>
          <w:tcPr>
            <w:tcW w:w="1315" w:type="dxa"/>
            <w:gridSpan w:val="2"/>
          </w:tcPr>
          <w:p w:rsidR="005C1D25" w:rsidRPr="008D4E5B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Tel</w:t>
            </w:r>
            <w:r>
              <w:rPr>
                <w:rFonts w:eastAsia="宋体" w:cs="宋体" w:hint="eastAsia"/>
                <w:sz w:val="24"/>
                <w:szCs w:val="24"/>
                <w:lang w:eastAsia="zh-CN"/>
              </w:rPr>
              <w:t>：</w:t>
            </w:r>
            <w:r>
              <w:rPr>
                <w:rFonts w:eastAsia="宋体"/>
                <w:sz w:val="24"/>
                <w:szCs w:val="24"/>
                <w:lang w:eastAsia="zh-CN"/>
              </w:rPr>
              <w:t>15061886323</w:t>
            </w:r>
          </w:p>
        </w:tc>
      </w:tr>
      <w:tr w:rsidR="005C1D25" w:rsidRPr="003446FB" w:rsidTr="00F1185A">
        <w:trPr>
          <w:gridAfter w:val="1"/>
          <w:wAfter w:w="7" w:type="dxa"/>
        </w:trPr>
        <w:tc>
          <w:tcPr>
            <w:tcW w:w="28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3</w:t>
            </w:r>
          </w:p>
        </w:tc>
        <w:tc>
          <w:tcPr>
            <w:tcW w:w="2772" w:type="dxa"/>
          </w:tcPr>
          <w:p w:rsidR="005C1D25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WANG CHANGLONG</w:t>
            </w:r>
          </w:p>
        </w:tc>
        <w:tc>
          <w:tcPr>
            <w:tcW w:w="612" w:type="dxa"/>
          </w:tcPr>
          <w:p w:rsidR="005C1D25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M</w:t>
            </w:r>
          </w:p>
        </w:tc>
        <w:tc>
          <w:tcPr>
            <w:tcW w:w="1548" w:type="dxa"/>
          </w:tcPr>
          <w:p w:rsidR="005C1D25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03/06/1993</w:t>
            </w:r>
          </w:p>
        </w:tc>
        <w:tc>
          <w:tcPr>
            <w:tcW w:w="1387" w:type="dxa"/>
          </w:tcPr>
          <w:p w:rsidR="005C1D25" w:rsidRDefault="005C1D25" w:rsidP="00F1185A">
            <w:pPr>
              <w:spacing w:after="0" w:line="240" w:lineRule="auto"/>
              <w:jc w:val="left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School of</w:t>
            </w:r>
          </w:p>
          <w:p w:rsidR="005C1D25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Internet  of Things</w:t>
            </w:r>
          </w:p>
        </w:tc>
        <w:tc>
          <w:tcPr>
            <w:tcW w:w="1100" w:type="dxa"/>
          </w:tcPr>
          <w:p w:rsidR="005C1D25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C1D25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CET 6</w:t>
            </w:r>
          </w:p>
        </w:tc>
        <w:tc>
          <w:tcPr>
            <w:tcW w:w="1315" w:type="dxa"/>
            <w:gridSpan w:val="2"/>
          </w:tcPr>
          <w:p w:rsidR="005C1D25" w:rsidRDefault="005C1D25" w:rsidP="00F1185A">
            <w:pPr>
              <w:spacing w:after="0" w:line="240" w:lineRule="auto"/>
              <w:jc w:val="left"/>
              <w:rPr>
                <w:rFonts w:eastAsia="宋体" w:cs="Times New Roman"/>
                <w:sz w:val="24"/>
                <w:szCs w:val="24"/>
                <w:lang w:eastAsia="zh-CN"/>
              </w:rPr>
            </w:pPr>
            <w:r>
              <w:rPr>
                <w:rFonts w:eastAsia="宋体"/>
                <w:sz w:val="24"/>
                <w:szCs w:val="24"/>
                <w:lang w:eastAsia="zh-CN"/>
              </w:rPr>
              <w:t>Tel</w:t>
            </w:r>
            <w:r>
              <w:rPr>
                <w:rFonts w:eastAsia="宋体" w:cs="宋体" w:hint="eastAsia"/>
                <w:sz w:val="24"/>
                <w:szCs w:val="24"/>
                <w:lang w:eastAsia="zh-CN"/>
              </w:rPr>
              <w:t>：</w:t>
            </w:r>
            <w:r>
              <w:rPr>
                <w:rFonts w:eastAsia="宋体"/>
                <w:sz w:val="24"/>
                <w:szCs w:val="24"/>
                <w:lang w:eastAsia="zh-CN"/>
              </w:rPr>
              <w:t>18352539643</w:t>
            </w:r>
          </w:p>
        </w:tc>
      </w:tr>
      <w:tr w:rsidR="005C1D25" w:rsidRPr="003446FB" w:rsidTr="00F1185A">
        <w:trPr>
          <w:gridAfter w:val="1"/>
          <w:wAfter w:w="7" w:type="dxa"/>
        </w:trPr>
        <w:tc>
          <w:tcPr>
            <w:tcW w:w="28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4</w:t>
            </w:r>
          </w:p>
        </w:tc>
        <w:tc>
          <w:tcPr>
            <w:tcW w:w="2772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7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5" w:type="dxa"/>
            <w:gridSpan w:val="2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C1D25" w:rsidRPr="003446FB" w:rsidTr="00F1185A">
        <w:trPr>
          <w:gridAfter w:val="1"/>
          <w:wAfter w:w="7" w:type="dxa"/>
        </w:trPr>
        <w:tc>
          <w:tcPr>
            <w:tcW w:w="28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5</w:t>
            </w:r>
          </w:p>
        </w:tc>
        <w:tc>
          <w:tcPr>
            <w:tcW w:w="2772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7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5" w:type="dxa"/>
            <w:gridSpan w:val="2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C1D25" w:rsidRPr="003446FB" w:rsidTr="00F1185A">
        <w:trPr>
          <w:gridAfter w:val="1"/>
          <w:wAfter w:w="7" w:type="dxa"/>
        </w:trPr>
        <w:tc>
          <w:tcPr>
            <w:tcW w:w="28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6</w:t>
            </w:r>
          </w:p>
        </w:tc>
        <w:tc>
          <w:tcPr>
            <w:tcW w:w="2772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7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5" w:type="dxa"/>
            <w:gridSpan w:val="2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C1D25" w:rsidRPr="003446FB" w:rsidTr="00F1185A">
        <w:trPr>
          <w:gridAfter w:val="1"/>
          <w:wAfter w:w="7" w:type="dxa"/>
        </w:trPr>
        <w:tc>
          <w:tcPr>
            <w:tcW w:w="28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7</w:t>
            </w:r>
          </w:p>
        </w:tc>
        <w:tc>
          <w:tcPr>
            <w:tcW w:w="2772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7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5" w:type="dxa"/>
            <w:gridSpan w:val="2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C1D25" w:rsidRPr="003446FB" w:rsidTr="00F1185A">
        <w:trPr>
          <w:gridAfter w:val="1"/>
          <w:wAfter w:w="7" w:type="dxa"/>
        </w:trPr>
        <w:tc>
          <w:tcPr>
            <w:tcW w:w="28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8</w:t>
            </w:r>
          </w:p>
        </w:tc>
        <w:tc>
          <w:tcPr>
            <w:tcW w:w="2772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7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5" w:type="dxa"/>
            <w:gridSpan w:val="2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5C1D25" w:rsidRPr="003446FB" w:rsidTr="00F1185A">
        <w:trPr>
          <w:gridAfter w:val="1"/>
          <w:wAfter w:w="7" w:type="dxa"/>
        </w:trPr>
        <w:tc>
          <w:tcPr>
            <w:tcW w:w="28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446FB">
              <w:rPr>
                <w:sz w:val="24"/>
                <w:szCs w:val="24"/>
              </w:rPr>
              <w:t>9</w:t>
            </w:r>
          </w:p>
        </w:tc>
        <w:tc>
          <w:tcPr>
            <w:tcW w:w="2772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7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5" w:type="dxa"/>
            <w:gridSpan w:val="2"/>
          </w:tcPr>
          <w:p w:rsidR="005C1D25" w:rsidRPr="003446FB" w:rsidRDefault="005C1D25" w:rsidP="00F1185A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</w:tr>
    </w:tbl>
    <w:p w:rsidR="005C1D25" w:rsidRDefault="005C1D25">
      <w:pPr>
        <w:rPr>
          <w:rFonts w:cs="Times New Roman"/>
        </w:rPr>
      </w:pPr>
      <w:bookmarkStart w:id="0" w:name="_GoBack"/>
      <w:bookmarkEnd w:id="0"/>
      <w:r>
        <w:rPr>
          <w:noProof/>
          <w:lang w:eastAsia="zh-CN"/>
        </w:rPr>
        <w:pict>
          <v:line id="직선 연결선 4" o:spid="_x0000_s1027" style="position:absolute;left:0;text-align:left;z-index:251659264;visibility:visible;mso-position-horizontal-relative:text;mso-position-vertical-relative:text" from="243.75pt,239.5pt" to="6in,239.5pt" strokeweight=".5pt">
            <v:stroke joinstyle="miter"/>
          </v:line>
        </w:pict>
      </w:r>
      <w:r>
        <w:rPr>
          <w:noProof/>
          <w:lang w:eastAsia="zh-CN"/>
        </w:rPr>
        <w:pict>
          <v:line id="직선 연결선 3" o:spid="_x0000_s1028" style="position:absolute;left:0;text-align:left;z-index:251658240;visibility:visible;mso-position-horizontal-relative:text;mso-position-vertical-relative:text" from="8.95pt,238.75pt" to="197.2pt,238.75pt" strokeweight=".5pt">
            <v:stroke joinstyle="miter"/>
          </v:line>
        </w:pict>
      </w:r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텍스트 상자 2" o:spid="_x0000_s1029" type="#_x0000_t202" style="position:absolute;left:0;text-align:left;margin-left:0;margin-top:29.35pt;width:447.75pt;height:223.5pt;z-index:251657216;visibility:visible;mso-wrap-distance-top:3.6pt;mso-wrap-distance-bottom:3.6pt;mso-position-horizontal:left;mso-position-horizontal-relative:margin;mso-position-vertical-relative:text" strokeweight="1pt">
            <v:textbox>
              <w:txbxContent>
                <w:p w:rsidR="005C1D25" w:rsidRPr="001E14D4" w:rsidRDefault="005C1D25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1E14D4">
                    <w:rPr>
                      <w:b/>
                      <w:bCs/>
                      <w:sz w:val="24"/>
                      <w:szCs w:val="24"/>
                    </w:rPr>
                    <w:t>Confirmation of the Coordinator</w:t>
                  </w:r>
                </w:p>
                <w:p w:rsidR="005C1D25" w:rsidRDefault="005C1D25">
                  <w:pPr>
                    <w:rPr>
                      <w:rFonts w:cs="Times New Roman"/>
                    </w:rPr>
                  </w:pPr>
                </w:p>
                <w:tbl>
                  <w:tblPr>
                    <w:tblW w:w="15719" w:type="dxa"/>
                    <w:tblInd w:w="-10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555"/>
                    <w:gridCol w:w="7082"/>
                    <w:gridCol w:w="7082"/>
                  </w:tblGrid>
                  <w:tr w:rsidR="005C1D25" w:rsidRPr="003446FB">
                    <w:tc>
                      <w:tcPr>
                        <w:tcW w:w="1555" w:type="dxa"/>
                      </w:tcPr>
                      <w:p w:rsidR="005C1D25" w:rsidRPr="003446FB" w:rsidRDefault="005C1D25" w:rsidP="003446FB">
                        <w:pPr>
                          <w:spacing w:after="0" w:line="240" w:lineRule="auto"/>
                          <w:jc w:val="center"/>
                        </w:pPr>
                        <w:r w:rsidRPr="003446FB">
                          <w:t>Institution</w:t>
                        </w:r>
                      </w:p>
                    </w:tc>
                    <w:tc>
                      <w:tcPr>
                        <w:tcW w:w="7082" w:type="dxa"/>
                      </w:tcPr>
                      <w:p w:rsidR="005C1D25" w:rsidRPr="00641AF9" w:rsidRDefault="005C1D25" w:rsidP="00CD46A6">
                        <w:pPr>
                          <w:spacing w:after="0" w:line="240" w:lineRule="auto"/>
                          <w:rPr>
                            <w:rFonts w:eastAsia="宋体" w:cs="Times New Roman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Jiangnan University </w:t>
                        </w:r>
                      </w:p>
                    </w:tc>
                    <w:tc>
                      <w:tcPr>
                        <w:tcW w:w="7082" w:type="dxa"/>
                      </w:tcPr>
                      <w:p w:rsidR="005C1D25" w:rsidRPr="003446FB" w:rsidRDefault="005C1D25" w:rsidP="003446FB">
                        <w:pPr>
                          <w:spacing w:after="0" w:line="240" w:lineRule="auto"/>
                          <w:rPr>
                            <w:rFonts w:cs="Times New Roman"/>
                          </w:rPr>
                        </w:pPr>
                      </w:p>
                    </w:tc>
                  </w:tr>
                  <w:tr w:rsidR="005C1D25" w:rsidRPr="003446FB">
                    <w:tc>
                      <w:tcPr>
                        <w:tcW w:w="1555" w:type="dxa"/>
                      </w:tcPr>
                      <w:p w:rsidR="005C1D25" w:rsidRPr="003446FB" w:rsidRDefault="005C1D25" w:rsidP="003446FB">
                        <w:pPr>
                          <w:spacing w:after="0" w:line="240" w:lineRule="auto"/>
                          <w:jc w:val="center"/>
                        </w:pPr>
                        <w:r w:rsidRPr="003446FB">
                          <w:t>Department</w:t>
                        </w:r>
                      </w:p>
                    </w:tc>
                    <w:tc>
                      <w:tcPr>
                        <w:tcW w:w="7082" w:type="dxa"/>
                      </w:tcPr>
                      <w:p w:rsidR="005C1D25" w:rsidRPr="00641AF9" w:rsidRDefault="005C1D25" w:rsidP="00CD46A6">
                        <w:pPr>
                          <w:spacing w:after="0" w:line="240" w:lineRule="auto"/>
                          <w:rPr>
                            <w:rFonts w:eastAsia="宋体" w:cs="Times New Roman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International Office </w:t>
                        </w:r>
                      </w:p>
                    </w:tc>
                    <w:tc>
                      <w:tcPr>
                        <w:tcW w:w="7082" w:type="dxa"/>
                      </w:tcPr>
                      <w:p w:rsidR="005C1D25" w:rsidRPr="003446FB" w:rsidRDefault="005C1D25" w:rsidP="003446FB">
                        <w:pPr>
                          <w:spacing w:after="0" w:line="240" w:lineRule="auto"/>
                          <w:rPr>
                            <w:rFonts w:cs="Times New Roman"/>
                          </w:rPr>
                        </w:pPr>
                      </w:p>
                    </w:tc>
                  </w:tr>
                  <w:tr w:rsidR="005C1D25" w:rsidRPr="003446FB">
                    <w:tc>
                      <w:tcPr>
                        <w:tcW w:w="1555" w:type="dxa"/>
                      </w:tcPr>
                      <w:p w:rsidR="005C1D25" w:rsidRPr="003446FB" w:rsidRDefault="005C1D25" w:rsidP="003446FB">
                        <w:pPr>
                          <w:spacing w:after="0" w:line="240" w:lineRule="auto"/>
                          <w:jc w:val="center"/>
                        </w:pPr>
                        <w:r w:rsidRPr="003446FB">
                          <w:t>Name</w:t>
                        </w:r>
                      </w:p>
                    </w:tc>
                    <w:tc>
                      <w:tcPr>
                        <w:tcW w:w="7082" w:type="dxa"/>
                      </w:tcPr>
                      <w:p w:rsidR="005C1D25" w:rsidRPr="00641AF9" w:rsidRDefault="005C1D25" w:rsidP="00CD46A6">
                        <w:pPr>
                          <w:spacing w:after="0" w:line="240" w:lineRule="auto"/>
                          <w:rPr>
                            <w:rFonts w:eastAsia="宋体" w:cs="Times New Roman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Qin Jie  </w:t>
                        </w:r>
                      </w:p>
                    </w:tc>
                    <w:tc>
                      <w:tcPr>
                        <w:tcW w:w="7082" w:type="dxa"/>
                      </w:tcPr>
                      <w:p w:rsidR="005C1D25" w:rsidRPr="003446FB" w:rsidRDefault="005C1D25" w:rsidP="003446FB">
                        <w:pPr>
                          <w:spacing w:after="0" w:line="240" w:lineRule="auto"/>
                          <w:rPr>
                            <w:rFonts w:cs="Times New Roman"/>
                          </w:rPr>
                        </w:pPr>
                      </w:p>
                    </w:tc>
                  </w:tr>
                  <w:tr w:rsidR="005C1D25" w:rsidRPr="003446FB">
                    <w:tc>
                      <w:tcPr>
                        <w:tcW w:w="1555" w:type="dxa"/>
                      </w:tcPr>
                      <w:p w:rsidR="005C1D25" w:rsidRPr="003446FB" w:rsidRDefault="005C1D25" w:rsidP="003446FB">
                        <w:pPr>
                          <w:spacing w:after="0" w:line="240" w:lineRule="auto"/>
                          <w:jc w:val="center"/>
                        </w:pPr>
                        <w:r w:rsidRPr="003446FB">
                          <w:t>Phone</w:t>
                        </w:r>
                      </w:p>
                    </w:tc>
                    <w:tc>
                      <w:tcPr>
                        <w:tcW w:w="7082" w:type="dxa"/>
                      </w:tcPr>
                      <w:p w:rsidR="005C1D25" w:rsidRPr="00641AF9" w:rsidRDefault="005C1D25" w:rsidP="00CD46A6">
                        <w:pPr>
                          <w:spacing w:after="0" w:line="240" w:lineRule="auto"/>
                          <w:rPr>
                            <w:rFonts w:eastAsia="宋体" w:cs="Times New Roman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+86-510-85913623 </w:t>
                        </w:r>
                      </w:p>
                    </w:tc>
                    <w:tc>
                      <w:tcPr>
                        <w:tcW w:w="7082" w:type="dxa"/>
                      </w:tcPr>
                      <w:p w:rsidR="005C1D25" w:rsidRPr="003446FB" w:rsidRDefault="005C1D25" w:rsidP="003446FB">
                        <w:pPr>
                          <w:spacing w:after="0" w:line="240" w:lineRule="auto"/>
                          <w:rPr>
                            <w:rFonts w:cs="Times New Roman"/>
                          </w:rPr>
                        </w:pPr>
                      </w:p>
                    </w:tc>
                  </w:tr>
                  <w:tr w:rsidR="005C1D25" w:rsidRPr="003446FB">
                    <w:tc>
                      <w:tcPr>
                        <w:tcW w:w="1555" w:type="dxa"/>
                      </w:tcPr>
                      <w:p w:rsidR="005C1D25" w:rsidRPr="003446FB" w:rsidRDefault="005C1D25" w:rsidP="003446FB">
                        <w:pPr>
                          <w:spacing w:after="0" w:line="240" w:lineRule="auto"/>
                          <w:jc w:val="center"/>
                        </w:pPr>
                        <w:r w:rsidRPr="003446FB">
                          <w:t>Fax</w:t>
                        </w:r>
                      </w:p>
                    </w:tc>
                    <w:tc>
                      <w:tcPr>
                        <w:tcW w:w="7082" w:type="dxa"/>
                      </w:tcPr>
                      <w:p w:rsidR="005C1D25" w:rsidRPr="00641AF9" w:rsidRDefault="005C1D25" w:rsidP="00CD46A6">
                        <w:pPr>
                          <w:spacing w:after="0" w:line="240" w:lineRule="auto"/>
                          <w:rPr>
                            <w:rFonts w:eastAsia="宋体" w:cs="Times New Roman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+86-510-85913622 </w:t>
                        </w:r>
                      </w:p>
                    </w:tc>
                    <w:tc>
                      <w:tcPr>
                        <w:tcW w:w="7082" w:type="dxa"/>
                      </w:tcPr>
                      <w:p w:rsidR="005C1D25" w:rsidRPr="003446FB" w:rsidRDefault="005C1D25" w:rsidP="003446FB">
                        <w:pPr>
                          <w:spacing w:after="0" w:line="240" w:lineRule="auto"/>
                          <w:rPr>
                            <w:rFonts w:cs="Times New Roman"/>
                          </w:rPr>
                        </w:pPr>
                      </w:p>
                    </w:tc>
                  </w:tr>
                  <w:tr w:rsidR="005C1D25" w:rsidRPr="003446FB">
                    <w:tc>
                      <w:tcPr>
                        <w:tcW w:w="1555" w:type="dxa"/>
                      </w:tcPr>
                      <w:p w:rsidR="005C1D25" w:rsidRPr="003446FB" w:rsidRDefault="005C1D25" w:rsidP="003446FB">
                        <w:pPr>
                          <w:spacing w:after="0" w:line="240" w:lineRule="auto"/>
                          <w:jc w:val="center"/>
                        </w:pPr>
                        <w:r w:rsidRPr="003446FB">
                          <w:t>Email</w:t>
                        </w:r>
                      </w:p>
                    </w:tc>
                    <w:tc>
                      <w:tcPr>
                        <w:tcW w:w="7082" w:type="dxa"/>
                      </w:tcPr>
                      <w:p w:rsidR="005C1D25" w:rsidRPr="00641AF9" w:rsidRDefault="005C1D25" w:rsidP="00CD46A6">
                        <w:pPr>
                          <w:spacing w:after="0" w:line="240" w:lineRule="auto"/>
                          <w:rPr>
                            <w:rFonts w:eastAsia="宋体" w:cs="Times New Roman"/>
                            <w:lang w:eastAsia="zh-CN"/>
                          </w:rPr>
                        </w:pPr>
                        <w:hyperlink r:id="rId7" w:history="1">
                          <w:r w:rsidRPr="00982951">
                            <w:rPr>
                              <w:rFonts w:eastAsia="宋体"/>
                              <w:lang w:eastAsia="zh-CN"/>
                            </w:rPr>
                            <w:t>jqin@jiangnan.edu.cn</w:t>
                          </w:r>
                        </w:hyperlink>
                        <w:r>
                          <w:rPr>
                            <w:rFonts w:eastAsia="宋体"/>
                            <w:lang w:eastAsia="zh-CN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82" w:type="dxa"/>
                      </w:tcPr>
                      <w:p w:rsidR="005C1D25" w:rsidRPr="003446FB" w:rsidRDefault="005C1D25" w:rsidP="003446FB">
                        <w:pPr>
                          <w:spacing w:after="0" w:line="240" w:lineRule="auto"/>
                          <w:rPr>
                            <w:rFonts w:cs="Times New Roman"/>
                          </w:rPr>
                        </w:pPr>
                      </w:p>
                    </w:tc>
                  </w:tr>
                </w:tbl>
                <w:p w:rsidR="005C1D25" w:rsidRDefault="005C1D25">
                  <w:r>
                    <w:t>To be completed by the international coordinator</w:t>
                  </w:r>
                </w:p>
                <w:p w:rsidR="005C1D25" w:rsidRDefault="005C1D25">
                  <w:r>
                    <w:t>(date)</w:t>
                  </w:r>
                </w:p>
                <w:p w:rsidR="005C1D25" w:rsidRPr="00366D6F" w:rsidRDefault="005C1D25" w:rsidP="00F1185A">
                  <w:pPr>
                    <w:ind w:firstLineChars="100" w:firstLine="31680"/>
                    <w:rPr>
                      <w:rFonts w:cs="Times New Roman"/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Date, Place                                                      Signature</w:t>
                  </w:r>
                </w:p>
                <w:p w:rsidR="005C1D25" w:rsidRDefault="005C1D25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 anchorx="margin"/>
          </v:shape>
        </w:pict>
      </w:r>
    </w:p>
    <w:sectPr w:rsidR="005C1D25" w:rsidSect="0086227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algun Gothic">
    <w:altName w:val="Dotum"/>
    <w:panose1 w:val="00000000000000000000"/>
    <w:charset w:val="81"/>
    <w:family w:val="modern"/>
    <w:notTrueType/>
    <w:pitch w:val="variable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0"/>
  <w:doNotHyphenateCaps/>
  <w:displayHorizontalDrawingGridEvery w:val="0"/>
  <w:displayVerticalDrawingGridEvery w:val="2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223"/>
    <w:rsid w:val="0007535A"/>
    <w:rsid w:val="001B5223"/>
    <w:rsid w:val="001B7EE1"/>
    <w:rsid w:val="001E14D4"/>
    <w:rsid w:val="00215FAF"/>
    <w:rsid w:val="00237840"/>
    <w:rsid w:val="002A42B8"/>
    <w:rsid w:val="00340DF1"/>
    <w:rsid w:val="003446FB"/>
    <w:rsid w:val="00366D6F"/>
    <w:rsid w:val="003955FF"/>
    <w:rsid w:val="00565C18"/>
    <w:rsid w:val="005C1D25"/>
    <w:rsid w:val="00616E92"/>
    <w:rsid w:val="00641AF9"/>
    <w:rsid w:val="006670E2"/>
    <w:rsid w:val="00791BE9"/>
    <w:rsid w:val="008411EA"/>
    <w:rsid w:val="00862278"/>
    <w:rsid w:val="008D4E5B"/>
    <w:rsid w:val="00940942"/>
    <w:rsid w:val="009477C0"/>
    <w:rsid w:val="0097676F"/>
    <w:rsid w:val="00982951"/>
    <w:rsid w:val="009B6466"/>
    <w:rsid w:val="009E1372"/>
    <w:rsid w:val="009F3BE5"/>
    <w:rsid w:val="00A039E1"/>
    <w:rsid w:val="00AB396A"/>
    <w:rsid w:val="00AC34AE"/>
    <w:rsid w:val="00AE76D6"/>
    <w:rsid w:val="00B62A46"/>
    <w:rsid w:val="00C35D5A"/>
    <w:rsid w:val="00CD46A6"/>
    <w:rsid w:val="00CF4A46"/>
    <w:rsid w:val="00D10D65"/>
    <w:rsid w:val="00D95FB4"/>
    <w:rsid w:val="00E33570"/>
    <w:rsid w:val="00E72D32"/>
    <w:rsid w:val="00EC61F2"/>
    <w:rsid w:val="00EE0709"/>
    <w:rsid w:val="00F1185A"/>
    <w:rsid w:val="00FB1D8A"/>
    <w:rsid w:val="00FD3868"/>
    <w:rsid w:val="00FD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algun Gothic" w:eastAsia="Malgun Gothic" w:hAnsi="Malgun Gothic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27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cs="Malgun Gothic"/>
      <w:sz w:val="20"/>
      <w:szCs w:val="20"/>
      <w:lang w:eastAsia="ko-K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C34AE"/>
    <w:rPr>
      <w:rFonts w:cs="Malgun Gothic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qin@jiangnan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glish.jiangnan.edu.cn/Detail.asp?ID=336&amp;ClassID=51" TargetMode="External"/><Relationship Id="rId5" Type="http://schemas.openxmlformats.org/officeDocument/2006/relationships/hyperlink" Target="http://english.jiangnan.edu.cn/Detail.asp?ID=336&amp;ClassID=51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107</Words>
  <Characters>615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Ajou</dc:creator>
  <cp:keywords/>
  <dc:description/>
  <cp:lastModifiedBy>微软用户</cp:lastModifiedBy>
  <cp:revision>9</cp:revision>
  <cp:lastPrinted>2016-05-24T01:51:00Z</cp:lastPrinted>
  <dcterms:created xsi:type="dcterms:W3CDTF">2016-05-23T05:09:00Z</dcterms:created>
  <dcterms:modified xsi:type="dcterms:W3CDTF">2016-05-24T06:42:00Z</dcterms:modified>
</cp:coreProperties>
</file>